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CBFFF" w14:textId="1F3CF8C3" w:rsidR="4594F0DC" w:rsidRDefault="4594F0DC" w:rsidP="29393B90">
      <w:pPr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b/>
          <w:bCs/>
          <w:color w:val="000000" w:themeColor="text1"/>
        </w:rPr>
        <w:t>Annex AP-2. ACREDITACIÓ I DESIGNACIÓ DELS TÈCNICS</w:t>
      </w:r>
    </w:p>
    <w:p w14:paraId="165E3357" w14:textId="77777777" w:rsidR="00D57E38" w:rsidRDefault="00D57E38" w:rsidP="29393B90">
      <w:pPr>
        <w:jc w:val="both"/>
        <w:rPr>
          <w:rFonts w:ascii="Calibri" w:eastAsia="Calibri" w:hAnsi="Calibri" w:cs="Calibri"/>
          <w:color w:val="000000" w:themeColor="text1"/>
        </w:rPr>
      </w:pPr>
    </w:p>
    <w:p w14:paraId="7D21679D" w14:textId="0DAF3A59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bookmarkStart w:id="0" w:name="_GoBack"/>
      <w:bookmarkEnd w:id="0"/>
      <w:r w:rsidRPr="29393B90">
        <w:rPr>
          <w:rFonts w:ascii="Calibri" w:eastAsia="Calibri" w:hAnsi="Calibri" w:cs="Calibri"/>
          <w:color w:val="000000" w:themeColor="text1"/>
        </w:rPr>
        <w:t xml:space="preserve">El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sotasignant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 xml:space="preserve">, </w:t>
      </w:r>
      <w:r>
        <w:tab/>
      </w:r>
      <w:r>
        <w:tab/>
      </w:r>
      <w:r>
        <w:tab/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</w:t>
      </w:r>
      <w:r w:rsidRPr="29393B90">
        <w:rPr>
          <w:rFonts w:ascii="Calibri" w:eastAsia="Calibri" w:hAnsi="Calibri" w:cs="Calibri"/>
          <w:color w:val="000000" w:themeColor="text1"/>
        </w:rPr>
        <w:t xml:space="preserve">, en qualitat de representant de l’empresa licitadora del servei objecte de la licitació a l’expedient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núm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>:</w:t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    ___ </w:t>
      </w:r>
      <w:r w:rsidRPr="29393B90">
        <w:rPr>
          <w:rFonts w:ascii="Calibri" w:eastAsia="Calibri" w:hAnsi="Calibri" w:cs="Calibri"/>
          <w:color w:val="000000" w:themeColor="text1"/>
        </w:rPr>
        <w:t xml:space="preserve">es compromet a tenir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 xml:space="preserve">Tècnic principal </w:t>
      </w:r>
      <w:r w:rsidRPr="29393B90">
        <w:rPr>
          <w:rFonts w:ascii="Calibri" w:eastAsia="Calibri" w:hAnsi="Calibri" w:cs="Calibri"/>
          <w:color w:val="000000" w:themeColor="text1"/>
        </w:rPr>
        <w:t>a la persona indicada a continuació: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6645"/>
      </w:tblGrid>
      <w:tr w:rsidR="29393B90" w14:paraId="218F99B0" w14:textId="77777777" w:rsidTr="29393B90">
        <w:trPr>
          <w:trHeight w:val="300"/>
        </w:trPr>
        <w:tc>
          <w:tcPr>
            <w:tcW w:w="1830" w:type="dxa"/>
            <w:tcMar>
              <w:left w:w="105" w:type="dxa"/>
              <w:right w:w="105" w:type="dxa"/>
            </w:tcMar>
          </w:tcPr>
          <w:p w14:paraId="4A76AAA5" w14:textId="1E76CC2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Nom i Cognoms:</w:t>
            </w:r>
          </w:p>
        </w:tc>
        <w:tc>
          <w:tcPr>
            <w:tcW w:w="6645" w:type="dxa"/>
            <w:tcMar>
              <w:left w:w="105" w:type="dxa"/>
              <w:right w:w="105" w:type="dxa"/>
            </w:tcMar>
          </w:tcPr>
          <w:p w14:paraId="11D89592" w14:textId="76A0B49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3D401DC" w14:textId="77777777" w:rsidTr="29393B90">
        <w:trPr>
          <w:trHeight w:val="300"/>
        </w:trPr>
        <w:tc>
          <w:tcPr>
            <w:tcW w:w="1830" w:type="dxa"/>
            <w:tcMar>
              <w:left w:w="105" w:type="dxa"/>
              <w:right w:w="105" w:type="dxa"/>
            </w:tcMar>
          </w:tcPr>
          <w:p w14:paraId="191E9F87" w14:textId="3D1D323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NIF:</w:t>
            </w:r>
          </w:p>
        </w:tc>
        <w:tc>
          <w:tcPr>
            <w:tcW w:w="6645" w:type="dxa"/>
            <w:tcMar>
              <w:left w:w="105" w:type="dxa"/>
              <w:right w:w="105" w:type="dxa"/>
            </w:tcMar>
          </w:tcPr>
          <w:p w14:paraId="126E742C" w14:textId="7E852C6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F71E11A" w14:textId="77777777" w:rsidTr="29393B90">
        <w:trPr>
          <w:trHeight w:val="300"/>
        </w:trPr>
        <w:tc>
          <w:tcPr>
            <w:tcW w:w="1830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2DB64551" w14:textId="4BDE3385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 xml:space="preserve">Titulació / estudis: </w:t>
            </w:r>
          </w:p>
        </w:tc>
        <w:tc>
          <w:tcPr>
            <w:tcW w:w="664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261A9F31" w14:textId="7ADC5DE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</w:tbl>
    <w:p w14:paraId="605A64F0" w14:textId="49F44ECB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I declara que aquesta persona ha participat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 xml:space="preserve">TÈCNIC DE MANTENIMENT </w:t>
      </w:r>
      <w:r w:rsidRPr="29393B90">
        <w:rPr>
          <w:rFonts w:ascii="Calibri" w:eastAsia="Calibri" w:hAnsi="Calibri" w:cs="Calibri"/>
          <w:color w:val="000000" w:themeColor="text1"/>
        </w:rPr>
        <w:t>en els contractes de serveis indicats en el quadre següent durant els darrers 10 anys i d’acord amb la tipologia definida en el punt B.1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95"/>
        <w:gridCol w:w="917"/>
        <w:gridCol w:w="895"/>
        <w:gridCol w:w="923"/>
        <w:gridCol w:w="930"/>
        <w:gridCol w:w="630"/>
        <w:gridCol w:w="2100"/>
        <w:gridCol w:w="1155"/>
      </w:tblGrid>
      <w:tr w:rsidR="29393B90" w14:paraId="21638A81" w14:textId="77777777" w:rsidTr="29393B90">
        <w:trPr>
          <w:trHeight w:val="300"/>
        </w:trPr>
        <w:tc>
          <w:tcPr>
            <w:tcW w:w="2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1E33FAA" w14:textId="5B0A2F5B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Actuacions en contractes similars (*)</w:t>
            </w:r>
          </w:p>
        </w:tc>
        <w:tc>
          <w:tcPr>
            <w:tcW w:w="91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52CBD82" w14:textId="0F34B0AB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inici contracte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AE0A8A5" w14:textId="47EC3223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fi contracte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1528288" w14:textId="07BDF5CA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Part. (**)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C29AADC" w14:textId="581CDCC0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Contractant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FF51F1" w14:textId="4AA54078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Import total</w:t>
            </w:r>
          </w:p>
          <w:p w14:paraId="6CEF60C7" w14:textId="29677D38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exc</w:t>
            </w:r>
            <w:proofErr w:type="spellEnd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)</w:t>
            </w:r>
          </w:p>
        </w:tc>
      </w:tr>
      <w:tr w:rsidR="29393B90" w14:paraId="4636F808" w14:textId="77777777" w:rsidTr="29393B90">
        <w:trPr>
          <w:trHeight w:val="300"/>
        </w:trPr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37BAF7" w14:textId="5FF0553C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1EB754AC" w14:textId="27C17612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A733CF" w14:textId="788160C3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591F4B" w14:textId="2D25435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0AD58A" w14:textId="1520EFD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DD730A" w14:textId="55C4AFE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137AE335" w14:textId="54787C8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1EDFB2D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FA74E0" w14:textId="7B96EC5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F80D939" w14:textId="400C52DC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4A9CA9" w14:textId="3F41469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88A836" w14:textId="145CFF2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5619CE" w14:textId="06572EA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C584B5" w14:textId="728FB8E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5CC4CB91" w14:textId="27E431E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36921603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62370E" w14:textId="27E56092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59CF51" w14:textId="0E9B497C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54CADB" w14:textId="09BDB65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5FA8B8" w14:textId="743E294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DECF9E" w14:textId="58B8552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D7F045" w14:textId="07FF520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51477DF6" w14:textId="7F915A0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3929DFFD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8EE9D5C" w14:textId="58C83E54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DDFF1BF" w14:textId="2BCFFB94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FD03250" w14:textId="2B7DE8B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94FF18" w14:textId="19A45F0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A867C8" w14:textId="36EC7AA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0D5796" w14:textId="55064D9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AB96E68" w14:textId="5A187E0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F5C2102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0B84BE" w14:textId="7FFA7ACF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5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A02D440" w14:textId="782F0EE6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A79248" w14:textId="19B80E9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DC63E4" w14:textId="6D35419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8EF836" w14:textId="1284745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BBB7D4" w14:textId="34B0741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4F5142D4" w14:textId="24BFD9F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A20CEB8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A39B92" w14:textId="3C14750F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6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1CCE0B5D" w14:textId="1D2FDE7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417C71" w14:textId="3BA22D7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41E0CA" w14:textId="042A1ED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DF82DC" w14:textId="0C39364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7206B1" w14:textId="54AF3C3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E724E66" w14:textId="41268A5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180927FB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DF4D47" w14:textId="2EF90D0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7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1733C12" w14:textId="67CF39D1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FCA0AC" w14:textId="207B8D8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069C97" w14:textId="451DC3D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D61E37" w14:textId="47C2973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BF05A5" w14:textId="3C7ED0A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8A8A8B0" w14:textId="4AB70AA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D68911E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50602C5" w14:textId="7D20EEAB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8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D883B19" w14:textId="78ACBD01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B7CE6A" w14:textId="35216DB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7C6E2F" w14:textId="1B84FD8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4B00A2" w14:textId="2D89B38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7C97B1" w14:textId="60BDAFB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2CCA8867" w14:textId="27D2E8F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BFF1F3D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938691" w14:textId="5E003585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9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6F8E4B6" w14:textId="2B188B43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D2C253" w14:textId="1BD8FD4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4CF4B6" w14:textId="5B12308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448477" w14:textId="6D14C9D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E036B9" w14:textId="10EEC3B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F84E2AB" w14:textId="0401E27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2ACA909" w14:textId="77777777" w:rsidTr="29393B90">
        <w:trPr>
          <w:trHeight w:val="300"/>
        </w:trPr>
        <w:tc>
          <w:tcPr>
            <w:tcW w:w="895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E45C96" w14:textId="7E97D748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10</w:t>
            </w:r>
          </w:p>
        </w:tc>
        <w:tc>
          <w:tcPr>
            <w:tcW w:w="1812" w:type="dxa"/>
            <w:gridSpan w:val="2"/>
            <w:tcBorders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2F219A7A" w14:textId="0E3BCF2D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D0C88E" w14:textId="71285A4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30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FC6E81" w14:textId="51D8BCC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81A8A1" w14:textId="77D4CDE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5747F8" w14:textId="16BD8C1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5768FD3" w14:textId="7ED32B6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77B47BD" w14:textId="77777777" w:rsidTr="29393B90">
        <w:trPr>
          <w:gridAfter w:val="5"/>
          <w:wAfter w:w="5730" w:type="dxa"/>
          <w:trHeight w:val="300"/>
        </w:trPr>
        <w:tc>
          <w:tcPr>
            <w:tcW w:w="18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4AC9F9" w14:textId="482EDCCA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TOT ACT</w:t>
            </w:r>
          </w:p>
          <w:p w14:paraId="59DE8D99" w14:textId="6C29030C" w:rsidR="29393B90" w:rsidRDefault="29393B90" w:rsidP="29393B90">
            <w:pPr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Numero total d’actuacions acreditades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14:paraId="2B9FEDAB" w14:textId="6DD8A845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E6455C7" w14:textId="23FA9496" w:rsidR="4594F0DC" w:rsidRDefault="4594F0DC" w:rsidP="29393B90">
      <w:pPr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(*)   Indicar empresa i tipologia: tipus 1, 2 o 3.</w:t>
      </w:r>
    </w:p>
    <w:p w14:paraId="440CEE51" w14:textId="722CA3BA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>(**) Indicar quants anys dels totals del contracte ha participat com a tècnic principal.</w:t>
      </w:r>
    </w:p>
    <w:p w14:paraId="47BF34BE" w14:textId="558A4516" w:rsidR="29393B90" w:rsidRDefault="29393B90" w:rsidP="29393B90">
      <w:pPr>
        <w:jc w:val="both"/>
        <w:rPr>
          <w:rFonts w:ascii="Calibri" w:eastAsia="Calibri" w:hAnsi="Calibri" w:cs="Calibri"/>
          <w:color w:val="000000" w:themeColor="text1"/>
        </w:rPr>
      </w:pPr>
    </w:p>
    <w:p w14:paraId="02975462" w14:textId="1299D6AB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439"/>
        <w:gridCol w:w="4050"/>
      </w:tblGrid>
      <w:tr w:rsidR="29393B90" w14:paraId="54767AEC" w14:textId="77777777" w:rsidTr="29393B90">
        <w:trPr>
          <w:trHeight w:val="300"/>
        </w:trPr>
        <w:tc>
          <w:tcPr>
            <w:tcW w:w="4440" w:type="dxa"/>
            <w:tcMar>
              <w:left w:w="105" w:type="dxa"/>
              <w:right w:w="105" w:type="dxa"/>
            </w:tcMar>
            <w:vAlign w:val="bottom"/>
          </w:tcPr>
          <w:p w14:paraId="3C3F1139" w14:textId="27A7326D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367E39A7" w14:textId="784A5A70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3FAF665D" w14:textId="6826A6B7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14E75F68" w14:textId="2EF7E281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1B8AF86B" w14:textId="5F0FEE05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284CC2A3" w14:textId="16C6A450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643DB349" w14:textId="33E09F0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62C374C3" w14:textId="18D1FE7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 licitador /representant de l’empresa</w:t>
            </w:r>
          </w:p>
        </w:tc>
        <w:tc>
          <w:tcPr>
            <w:tcW w:w="4050" w:type="dxa"/>
            <w:tcMar>
              <w:left w:w="105" w:type="dxa"/>
              <w:right w:w="105" w:type="dxa"/>
            </w:tcMar>
            <w:vAlign w:val="bottom"/>
          </w:tcPr>
          <w:p w14:paraId="657EF2C6" w14:textId="425DEC45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 Tècnic/a Principal</w:t>
            </w:r>
          </w:p>
        </w:tc>
      </w:tr>
      <w:tr w:rsidR="29393B90" w14:paraId="0CED89ED" w14:textId="77777777" w:rsidTr="29393B90">
        <w:trPr>
          <w:trHeight w:val="300"/>
        </w:trPr>
        <w:tc>
          <w:tcPr>
            <w:tcW w:w="4440" w:type="dxa"/>
            <w:tcMar>
              <w:left w:w="105" w:type="dxa"/>
              <w:right w:w="105" w:type="dxa"/>
            </w:tcMar>
          </w:tcPr>
          <w:p w14:paraId="5CA1D5D2" w14:textId="0B93D870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  <w:p w14:paraId="5CEB97BB" w14:textId="0451BCE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0" w:type="dxa"/>
            <w:tcMar>
              <w:left w:w="105" w:type="dxa"/>
              <w:right w:w="105" w:type="dxa"/>
            </w:tcMar>
          </w:tcPr>
          <w:p w14:paraId="7F2A8809" w14:textId="5ADB999D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</w:tc>
      </w:tr>
    </w:tbl>
    <w:p w14:paraId="5885EEA4" w14:textId="2CFB1749" w:rsidR="4594F0DC" w:rsidRDefault="4594F0DC" w:rsidP="29393B90">
      <w:pPr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i/>
          <w:iCs/>
          <w:color w:val="000000" w:themeColor="text1"/>
        </w:rPr>
        <w:t>Aquesta fulla caldrà complimentar-la per a cada operari a disposició del servei</w:t>
      </w:r>
      <w:r w:rsidR="4BA7F2CA" w:rsidRPr="29393B90">
        <w:rPr>
          <w:rFonts w:ascii="Calibri" w:eastAsia="Calibri" w:hAnsi="Calibri" w:cs="Calibri"/>
          <w:i/>
          <w:iCs/>
          <w:color w:val="000000" w:themeColor="text1"/>
        </w:rPr>
        <w:t>.</w:t>
      </w:r>
    </w:p>
    <w:sectPr w:rsidR="4594F0DC" w:rsidSect="00B07164">
      <w:headerReference w:type="default" r:id="rId11"/>
      <w:pgSz w:w="11907" w:h="16840" w:code="9"/>
      <w:pgMar w:top="1418" w:right="1701" w:bottom="1985" w:left="1701" w:header="709" w:footer="6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12AD0D" w16cex:dateUtc="2025-11-25T08:22:09.42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D4AD5CE" w16cid:durableId="1812AD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78E9E" w14:textId="77777777" w:rsidR="00B07164" w:rsidRDefault="00B07164">
      <w:r>
        <w:separator/>
      </w:r>
    </w:p>
  </w:endnote>
  <w:endnote w:type="continuationSeparator" w:id="0">
    <w:p w14:paraId="3C0395D3" w14:textId="77777777" w:rsidR="00B07164" w:rsidRDefault="00B0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BC2F" w14:textId="77777777" w:rsidR="00B07164" w:rsidRDefault="00B07164">
      <w:r>
        <w:separator/>
      </w:r>
    </w:p>
  </w:footnote>
  <w:footnote w:type="continuationSeparator" w:id="0">
    <w:p w14:paraId="651E9592" w14:textId="77777777" w:rsidR="00B07164" w:rsidRDefault="00B07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DE85" w14:textId="76AF40FE" w:rsidR="00B07164" w:rsidRDefault="00B07164" w:rsidP="514E4D8C">
    <w:r>
      <w:rPr>
        <w:noProof/>
        <w:lang w:eastAsia="ca-ES"/>
      </w:rPr>
      <w:drawing>
        <wp:inline distT="0" distB="0" distL="0" distR="0" wp14:anchorId="43DBA167" wp14:editId="3416B191">
          <wp:extent cx="1682642" cy="512108"/>
          <wp:effectExtent l="0" t="0" r="0" b="0"/>
          <wp:docPr id="14" name="Imagen 751091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42" cy="51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C80254"/>
    <w:multiLevelType w:val="hybridMultilevel"/>
    <w:tmpl w:val="F6223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21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9B04D7"/>
    <w:multiLevelType w:val="hybridMultilevel"/>
    <w:tmpl w:val="233E5D4E"/>
    <w:lvl w:ilvl="0" w:tplc="DA34ABAA">
      <w:start w:val="17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B7A70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C7F71"/>
    <w:multiLevelType w:val="hybridMultilevel"/>
    <w:tmpl w:val="AB7409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70F8C"/>
    <w:multiLevelType w:val="multilevel"/>
    <w:tmpl w:val="32B2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5B2502"/>
    <w:multiLevelType w:val="hybridMultilevel"/>
    <w:tmpl w:val="C4904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728DB"/>
    <w:multiLevelType w:val="hybridMultilevel"/>
    <w:tmpl w:val="43E866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539F2"/>
    <w:multiLevelType w:val="hybridMultilevel"/>
    <w:tmpl w:val="6A801378"/>
    <w:lvl w:ilvl="0" w:tplc="4C4A4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7D734E"/>
    <w:multiLevelType w:val="hybridMultilevel"/>
    <w:tmpl w:val="982C3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434BC"/>
    <w:multiLevelType w:val="multilevel"/>
    <w:tmpl w:val="9D5A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CE11E6"/>
    <w:multiLevelType w:val="hybridMultilevel"/>
    <w:tmpl w:val="BE94DD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B4F70"/>
    <w:multiLevelType w:val="hybridMultilevel"/>
    <w:tmpl w:val="9714728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1A5997"/>
    <w:multiLevelType w:val="hybridMultilevel"/>
    <w:tmpl w:val="7EFCFA0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323CB"/>
    <w:multiLevelType w:val="hybridMultilevel"/>
    <w:tmpl w:val="65EC6D2E"/>
    <w:lvl w:ilvl="0" w:tplc="040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80DEF"/>
    <w:multiLevelType w:val="hybridMultilevel"/>
    <w:tmpl w:val="8684E62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A6985"/>
    <w:multiLevelType w:val="hybridMultilevel"/>
    <w:tmpl w:val="FFD42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EE"/>
    <w:multiLevelType w:val="hybridMultilevel"/>
    <w:tmpl w:val="991C444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</w:num>
  <w:num w:numId="5">
    <w:abstractNumId w:val="20"/>
  </w:num>
  <w:num w:numId="6">
    <w:abstractNumId w:val="2"/>
  </w:num>
  <w:num w:numId="7">
    <w:abstractNumId w:val="14"/>
  </w:num>
  <w:num w:numId="8">
    <w:abstractNumId w:val="18"/>
  </w:num>
  <w:num w:numId="9">
    <w:abstractNumId w:val="23"/>
  </w:num>
  <w:num w:numId="10">
    <w:abstractNumId w:val="1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5"/>
  </w:num>
  <w:num w:numId="15">
    <w:abstractNumId w:val="16"/>
  </w:num>
  <w:num w:numId="16">
    <w:abstractNumId w:val="9"/>
  </w:num>
  <w:num w:numId="17">
    <w:abstractNumId w:val="15"/>
  </w:num>
  <w:num w:numId="18">
    <w:abstractNumId w:val="8"/>
  </w:num>
  <w:num w:numId="19">
    <w:abstractNumId w:val="6"/>
  </w:num>
  <w:num w:numId="20">
    <w:abstractNumId w:val="24"/>
  </w:num>
  <w:num w:numId="21">
    <w:abstractNumId w:val="11"/>
  </w:num>
  <w:num w:numId="22">
    <w:abstractNumId w:val="12"/>
  </w:num>
  <w:num w:numId="23">
    <w:abstractNumId w:val="22"/>
  </w:num>
  <w:num w:numId="24">
    <w:abstractNumId w:val="7"/>
  </w:num>
  <w:num w:numId="25">
    <w:abstractNumId w:val="10"/>
  </w:num>
  <w:num w:numId="26">
    <w:abstractNumId w:val="4"/>
  </w:num>
  <w:num w:numId="27">
    <w:abstractNumId w:val="2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86"/>
    <w:rsid w:val="00000609"/>
    <w:rsid w:val="00007B75"/>
    <w:rsid w:val="00017D63"/>
    <w:rsid w:val="00027363"/>
    <w:rsid w:val="00044713"/>
    <w:rsid w:val="000501BF"/>
    <w:rsid w:val="0005345E"/>
    <w:rsid w:val="00061B35"/>
    <w:rsid w:val="000671CE"/>
    <w:rsid w:val="00070265"/>
    <w:rsid w:val="00092127"/>
    <w:rsid w:val="000946AA"/>
    <w:rsid w:val="000A455F"/>
    <w:rsid w:val="000A5F14"/>
    <w:rsid w:val="000B0158"/>
    <w:rsid w:val="000B41D0"/>
    <w:rsid w:val="000B49E2"/>
    <w:rsid w:val="000C093F"/>
    <w:rsid w:val="000C4CE9"/>
    <w:rsid w:val="000D26A2"/>
    <w:rsid w:val="000D4B3B"/>
    <w:rsid w:val="000D623C"/>
    <w:rsid w:val="000E2177"/>
    <w:rsid w:val="000E4FA7"/>
    <w:rsid w:val="00101A14"/>
    <w:rsid w:val="00101A9E"/>
    <w:rsid w:val="001272CA"/>
    <w:rsid w:val="00131998"/>
    <w:rsid w:val="00133F8B"/>
    <w:rsid w:val="00144308"/>
    <w:rsid w:val="00145F52"/>
    <w:rsid w:val="001549E8"/>
    <w:rsid w:val="00155479"/>
    <w:rsid w:val="00173C44"/>
    <w:rsid w:val="00193AC9"/>
    <w:rsid w:val="001A016D"/>
    <w:rsid w:val="001A78DD"/>
    <w:rsid w:val="001B29F2"/>
    <w:rsid w:val="001B5C2E"/>
    <w:rsid w:val="001D5846"/>
    <w:rsid w:val="001D7409"/>
    <w:rsid w:val="001E68E2"/>
    <w:rsid w:val="001F68CB"/>
    <w:rsid w:val="00202223"/>
    <w:rsid w:val="002023C9"/>
    <w:rsid w:val="00222704"/>
    <w:rsid w:val="00223311"/>
    <w:rsid w:val="002364CB"/>
    <w:rsid w:val="00241838"/>
    <w:rsid w:val="00242586"/>
    <w:rsid w:val="00250EB3"/>
    <w:rsid w:val="0025569D"/>
    <w:rsid w:val="00260668"/>
    <w:rsid w:val="00266EED"/>
    <w:rsid w:val="002703CF"/>
    <w:rsid w:val="00271A1F"/>
    <w:rsid w:val="00275C08"/>
    <w:rsid w:val="00281F7D"/>
    <w:rsid w:val="00296627"/>
    <w:rsid w:val="00297708"/>
    <w:rsid w:val="002A3DA8"/>
    <w:rsid w:val="002A56F5"/>
    <w:rsid w:val="002A57C7"/>
    <w:rsid w:val="002D1304"/>
    <w:rsid w:val="002F1402"/>
    <w:rsid w:val="00302074"/>
    <w:rsid w:val="003236E4"/>
    <w:rsid w:val="003238C3"/>
    <w:rsid w:val="00325C6B"/>
    <w:rsid w:val="003318E3"/>
    <w:rsid w:val="003429DA"/>
    <w:rsid w:val="003475D5"/>
    <w:rsid w:val="00351307"/>
    <w:rsid w:val="00351A65"/>
    <w:rsid w:val="00365AA2"/>
    <w:rsid w:val="00367824"/>
    <w:rsid w:val="00371246"/>
    <w:rsid w:val="00372579"/>
    <w:rsid w:val="00394930"/>
    <w:rsid w:val="003B557F"/>
    <w:rsid w:val="003B5C12"/>
    <w:rsid w:val="003C1F46"/>
    <w:rsid w:val="003C2059"/>
    <w:rsid w:val="003C4459"/>
    <w:rsid w:val="003C5279"/>
    <w:rsid w:val="003C7CC4"/>
    <w:rsid w:val="003E2217"/>
    <w:rsid w:val="003E2307"/>
    <w:rsid w:val="003E382F"/>
    <w:rsid w:val="003E48FF"/>
    <w:rsid w:val="00402F34"/>
    <w:rsid w:val="00437950"/>
    <w:rsid w:val="004500CB"/>
    <w:rsid w:val="004506C4"/>
    <w:rsid w:val="0045333E"/>
    <w:rsid w:val="0046097C"/>
    <w:rsid w:val="00461186"/>
    <w:rsid w:val="00462853"/>
    <w:rsid w:val="00467383"/>
    <w:rsid w:val="004726ED"/>
    <w:rsid w:val="0047277C"/>
    <w:rsid w:val="00485D71"/>
    <w:rsid w:val="0049192C"/>
    <w:rsid w:val="00495AD7"/>
    <w:rsid w:val="004B3681"/>
    <w:rsid w:val="004C6856"/>
    <w:rsid w:val="004C6F95"/>
    <w:rsid w:val="004D4C43"/>
    <w:rsid w:val="004E04D8"/>
    <w:rsid w:val="004E3EA9"/>
    <w:rsid w:val="004F6019"/>
    <w:rsid w:val="005012E0"/>
    <w:rsid w:val="00503B0A"/>
    <w:rsid w:val="00525BCA"/>
    <w:rsid w:val="00542598"/>
    <w:rsid w:val="00545340"/>
    <w:rsid w:val="00550BD1"/>
    <w:rsid w:val="00553504"/>
    <w:rsid w:val="00560A96"/>
    <w:rsid w:val="00565C9C"/>
    <w:rsid w:val="00567CE6"/>
    <w:rsid w:val="00573DD5"/>
    <w:rsid w:val="00575385"/>
    <w:rsid w:val="00594F26"/>
    <w:rsid w:val="005A4024"/>
    <w:rsid w:val="005B1663"/>
    <w:rsid w:val="005B6D86"/>
    <w:rsid w:val="005C5E99"/>
    <w:rsid w:val="005D5F8C"/>
    <w:rsid w:val="005E06A6"/>
    <w:rsid w:val="005E0718"/>
    <w:rsid w:val="005E1FE7"/>
    <w:rsid w:val="005E42E5"/>
    <w:rsid w:val="005F252F"/>
    <w:rsid w:val="005F4339"/>
    <w:rsid w:val="00601E7C"/>
    <w:rsid w:val="00607859"/>
    <w:rsid w:val="006278C8"/>
    <w:rsid w:val="006424A5"/>
    <w:rsid w:val="00644EB7"/>
    <w:rsid w:val="00652970"/>
    <w:rsid w:val="00671C86"/>
    <w:rsid w:val="00672A10"/>
    <w:rsid w:val="0068476E"/>
    <w:rsid w:val="00692D0A"/>
    <w:rsid w:val="006A1147"/>
    <w:rsid w:val="006A44E2"/>
    <w:rsid w:val="006A7AE8"/>
    <w:rsid w:val="006C149D"/>
    <w:rsid w:val="006E6A56"/>
    <w:rsid w:val="006E75A5"/>
    <w:rsid w:val="006F1413"/>
    <w:rsid w:val="006F483C"/>
    <w:rsid w:val="006F4FBA"/>
    <w:rsid w:val="0070019E"/>
    <w:rsid w:val="00725A54"/>
    <w:rsid w:val="00727593"/>
    <w:rsid w:val="007276BB"/>
    <w:rsid w:val="007306DB"/>
    <w:rsid w:val="00732860"/>
    <w:rsid w:val="0076351B"/>
    <w:rsid w:val="00765D59"/>
    <w:rsid w:val="00770B92"/>
    <w:rsid w:val="00774046"/>
    <w:rsid w:val="007806ED"/>
    <w:rsid w:val="007820D8"/>
    <w:rsid w:val="007871E5"/>
    <w:rsid w:val="00791143"/>
    <w:rsid w:val="007A2BCB"/>
    <w:rsid w:val="007A3BD1"/>
    <w:rsid w:val="007A6299"/>
    <w:rsid w:val="007B105E"/>
    <w:rsid w:val="007B2523"/>
    <w:rsid w:val="007B31E7"/>
    <w:rsid w:val="007C4F89"/>
    <w:rsid w:val="007D1160"/>
    <w:rsid w:val="007D6171"/>
    <w:rsid w:val="007E531C"/>
    <w:rsid w:val="007F08EA"/>
    <w:rsid w:val="007F26D2"/>
    <w:rsid w:val="0081178A"/>
    <w:rsid w:val="008209CA"/>
    <w:rsid w:val="0082255A"/>
    <w:rsid w:val="008233E3"/>
    <w:rsid w:val="00830F49"/>
    <w:rsid w:val="0083675B"/>
    <w:rsid w:val="0084160C"/>
    <w:rsid w:val="00842CD2"/>
    <w:rsid w:val="00845655"/>
    <w:rsid w:val="00845732"/>
    <w:rsid w:val="00855FA9"/>
    <w:rsid w:val="00872286"/>
    <w:rsid w:val="00872C6F"/>
    <w:rsid w:val="00886B2B"/>
    <w:rsid w:val="008960A1"/>
    <w:rsid w:val="008B09A0"/>
    <w:rsid w:val="008B0FC1"/>
    <w:rsid w:val="008B173B"/>
    <w:rsid w:val="008B3C5F"/>
    <w:rsid w:val="008C44D9"/>
    <w:rsid w:val="008C4C17"/>
    <w:rsid w:val="008F6758"/>
    <w:rsid w:val="0090190A"/>
    <w:rsid w:val="00905CD9"/>
    <w:rsid w:val="00921CDC"/>
    <w:rsid w:val="00925C02"/>
    <w:rsid w:val="00932515"/>
    <w:rsid w:val="0094148E"/>
    <w:rsid w:val="009419E8"/>
    <w:rsid w:val="00957B32"/>
    <w:rsid w:val="00970055"/>
    <w:rsid w:val="00976310"/>
    <w:rsid w:val="00977D2F"/>
    <w:rsid w:val="0099587D"/>
    <w:rsid w:val="009A163C"/>
    <w:rsid w:val="009B65FA"/>
    <w:rsid w:val="009C5DD7"/>
    <w:rsid w:val="009C6BAC"/>
    <w:rsid w:val="009E01D2"/>
    <w:rsid w:val="009E2174"/>
    <w:rsid w:val="009F4EE9"/>
    <w:rsid w:val="009F68DB"/>
    <w:rsid w:val="009F6A69"/>
    <w:rsid w:val="00A03E96"/>
    <w:rsid w:val="00A0447E"/>
    <w:rsid w:val="00A12FAA"/>
    <w:rsid w:val="00A13032"/>
    <w:rsid w:val="00A153D8"/>
    <w:rsid w:val="00A15D4A"/>
    <w:rsid w:val="00A21D1C"/>
    <w:rsid w:val="00A22750"/>
    <w:rsid w:val="00A241D7"/>
    <w:rsid w:val="00A31387"/>
    <w:rsid w:val="00A3660A"/>
    <w:rsid w:val="00A44C08"/>
    <w:rsid w:val="00A5544D"/>
    <w:rsid w:val="00A56FAF"/>
    <w:rsid w:val="00A60173"/>
    <w:rsid w:val="00A60388"/>
    <w:rsid w:val="00A61496"/>
    <w:rsid w:val="00A614E3"/>
    <w:rsid w:val="00A61B77"/>
    <w:rsid w:val="00A6425A"/>
    <w:rsid w:val="00A6482F"/>
    <w:rsid w:val="00A73AAF"/>
    <w:rsid w:val="00A80B00"/>
    <w:rsid w:val="00A879D3"/>
    <w:rsid w:val="00A939B0"/>
    <w:rsid w:val="00A95C97"/>
    <w:rsid w:val="00AA31EF"/>
    <w:rsid w:val="00AA61A8"/>
    <w:rsid w:val="00AB627F"/>
    <w:rsid w:val="00AC7279"/>
    <w:rsid w:val="00AD5C4F"/>
    <w:rsid w:val="00AE5F29"/>
    <w:rsid w:val="00B04743"/>
    <w:rsid w:val="00B07164"/>
    <w:rsid w:val="00B22518"/>
    <w:rsid w:val="00B300C5"/>
    <w:rsid w:val="00B3103A"/>
    <w:rsid w:val="00B31FFD"/>
    <w:rsid w:val="00B42818"/>
    <w:rsid w:val="00B458C5"/>
    <w:rsid w:val="00B55732"/>
    <w:rsid w:val="00B561B0"/>
    <w:rsid w:val="00B62392"/>
    <w:rsid w:val="00B655E2"/>
    <w:rsid w:val="00B66C87"/>
    <w:rsid w:val="00B74950"/>
    <w:rsid w:val="00B81F07"/>
    <w:rsid w:val="00B83587"/>
    <w:rsid w:val="00B963C3"/>
    <w:rsid w:val="00BB08D8"/>
    <w:rsid w:val="00BC1CB7"/>
    <w:rsid w:val="00BD092C"/>
    <w:rsid w:val="00BD0AFD"/>
    <w:rsid w:val="00BD40A7"/>
    <w:rsid w:val="00BE3918"/>
    <w:rsid w:val="00BE6D82"/>
    <w:rsid w:val="00BE73BF"/>
    <w:rsid w:val="00C1193F"/>
    <w:rsid w:val="00C20777"/>
    <w:rsid w:val="00C2643C"/>
    <w:rsid w:val="00C35583"/>
    <w:rsid w:val="00C369AF"/>
    <w:rsid w:val="00C40199"/>
    <w:rsid w:val="00C5008D"/>
    <w:rsid w:val="00C54425"/>
    <w:rsid w:val="00C5608A"/>
    <w:rsid w:val="00C65145"/>
    <w:rsid w:val="00C81A84"/>
    <w:rsid w:val="00C81CC2"/>
    <w:rsid w:val="00C90F59"/>
    <w:rsid w:val="00CA4981"/>
    <w:rsid w:val="00CC02CB"/>
    <w:rsid w:val="00CC0D6B"/>
    <w:rsid w:val="00CC7292"/>
    <w:rsid w:val="00CD0394"/>
    <w:rsid w:val="00CF7349"/>
    <w:rsid w:val="00CF7A69"/>
    <w:rsid w:val="00D0462D"/>
    <w:rsid w:val="00D07D80"/>
    <w:rsid w:val="00D12F95"/>
    <w:rsid w:val="00D22A22"/>
    <w:rsid w:val="00D32317"/>
    <w:rsid w:val="00D57E38"/>
    <w:rsid w:val="00D63728"/>
    <w:rsid w:val="00D74FB8"/>
    <w:rsid w:val="00D93631"/>
    <w:rsid w:val="00D959F3"/>
    <w:rsid w:val="00DA6A54"/>
    <w:rsid w:val="00DA7099"/>
    <w:rsid w:val="00DB125E"/>
    <w:rsid w:val="00DB71FF"/>
    <w:rsid w:val="00DC2CE2"/>
    <w:rsid w:val="00DD08DB"/>
    <w:rsid w:val="00DE03B6"/>
    <w:rsid w:val="00DE4A6F"/>
    <w:rsid w:val="00DF3125"/>
    <w:rsid w:val="00DF45C8"/>
    <w:rsid w:val="00E072E7"/>
    <w:rsid w:val="00E07E7C"/>
    <w:rsid w:val="00E17582"/>
    <w:rsid w:val="00E54164"/>
    <w:rsid w:val="00E555AD"/>
    <w:rsid w:val="00E64633"/>
    <w:rsid w:val="00E6513D"/>
    <w:rsid w:val="00E779B3"/>
    <w:rsid w:val="00E77D39"/>
    <w:rsid w:val="00E927CA"/>
    <w:rsid w:val="00E94AB8"/>
    <w:rsid w:val="00E97274"/>
    <w:rsid w:val="00EA28B0"/>
    <w:rsid w:val="00EA2BFC"/>
    <w:rsid w:val="00EA2E9C"/>
    <w:rsid w:val="00EA7475"/>
    <w:rsid w:val="00EB5FCD"/>
    <w:rsid w:val="00EB62DD"/>
    <w:rsid w:val="00EC282F"/>
    <w:rsid w:val="00EC2ED5"/>
    <w:rsid w:val="00EC53E8"/>
    <w:rsid w:val="00EC63AC"/>
    <w:rsid w:val="00EE3179"/>
    <w:rsid w:val="00F25386"/>
    <w:rsid w:val="00F3031C"/>
    <w:rsid w:val="00F53541"/>
    <w:rsid w:val="00F57AD2"/>
    <w:rsid w:val="00F61D02"/>
    <w:rsid w:val="00F73105"/>
    <w:rsid w:val="00F82CE6"/>
    <w:rsid w:val="00F85B23"/>
    <w:rsid w:val="00FA182B"/>
    <w:rsid w:val="00FB5366"/>
    <w:rsid w:val="00FC35A9"/>
    <w:rsid w:val="00FC725B"/>
    <w:rsid w:val="00FD6228"/>
    <w:rsid w:val="00FD6273"/>
    <w:rsid w:val="00FE5A52"/>
    <w:rsid w:val="00FF0156"/>
    <w:rsid w:val="00FF07CD"/>
    <w:rsid w:val="01A44ADF"/>
    <w:rsid w:val="01ADEB73"/>
    <w:rsid w:val="01E0E65F"/>
    <w:rsid w:val="03A93D14"/>
    <w:rsid w:val="03ACDB4E"/>
    <w:rsid w:val="03F93257"/>
    <w:rsid w:val="0427A573"/>
    <w:rsid w:val="04EA5290"/>
    <w:rsid w:val="05F9AB35"/>
    <w:rsid w:val="074D3F52"/>
    <w:rsid w:val="0B31E204"/>
    <w:rsid w:val="0E5398B8"/>
    <w:rsid w:val="0E9E7696"/>
    <w:rsid w:val="10828420"/>
    <w:rsid w:val="11CE5AD0"/>
    <w:rsid w:val="128FD24F"/>
    <w:rsid w:val="1315084C"/>
    <w:rsid w:val="13756849"/>
    <w:rsid w:val="144D51BE"/>
    <w:rsid w:val="16E6D182"/>
    <w:rsid w:val="174E3239"/>
    <w:rsid w:val="1929EEB6"/>
    <w:rsid w:val="1B2A1321"/>
    <w:rsid w:val="1B67EC62"/>
    <w:rsid w:val="1C69CC7A"/>
    <w:rsid w:val="1DA51CA9"/>
    <w:rsid w:val="1E1AC345"/>
    <w:rsid w:val="1F080931"/>
    <w:rsid w:val="212B2132"/>
    <w:rsid w:val="21920DBD"/>
    <w:rsid w:val="22943985"/>
    <w:rsid w:val="23A9F87F"/>
    <w:rsid w:val="244FC37B"/>
    <w:rsid w:val="2553C7BD"/>
    <w:rsid w:val="25DE6201"/>
    <w:rsid w:val="2670CDD2"/>
    <w:rsid w:val="269C85FE"/>
    <w:rsid w:val="27D2488F"/>
    <w:rsid w:val="2897803F"/>
    <w:rsid w:val="289912DC"/>
    <w:rsid w:val="29393B90"/>
    <w:rsid w:val="2AB46F74"/>
    <w:rsid w:val="2BD993AA"/>
    <w:rsid w:val="2DC44E70"/>
    <w:rsid w:val="2E442647"/>
    <w:rsid w:val="2F415B28"/>
    <w:rsid w:val="32549B72"/>
    <w:rsid w:val="32C7864C"/>
    <w:rsid w:val="332114CD"/>
    <w:rsid w:val="33BE4BE9"/>
    <w:rsid w:val="34010874"/>
    <w:rsid w:val="34AA56B2"/>
    <w:rsid w:val="355B7654"/>
    <w:rsid w:val="35BA9345"/>
    <w:rsid w:val="35D4FF3B"/>
    <w:rsid w:val="35EB2A8B"/>
    <w:rsid w:val="360ED6A3"/>
    <w:rsid w:val="36234759"/>
    <w:rsid w:val="382D83B7"/>
    <w:rsid w:val="3915D303"/>
    <w:rsid w:val="396DDD43"/>
    <w:rsid w:val="3A025D8A"/>
    <w:rsid w:val="3AB5BDAF"/>
    <w:rsid w:val="3CDC7D3F"/>
    <w:rsid w:val="3D5CE7F4"/>
    <w:rsid w:val="3E5AA4A1"/>
    <w:rsid w:val="3E76C39F"/>
    <w:rsid w:val="3E7FD5D3"/>
    <w:rsid w:val="3EA6FC45"/>
    <w:rsid w:val="3F4B8D6E"/>
    <w:rsid w:val="4154934B"/>
    <w:rsid w:val="4256CEEA"/>
    <w:rsid w:val="43EBF1CC"/>
    <w:rsid w:val="4594F0DC"/>
    <w:rsid w:val="47209667"/>
    <w:rsid w:val="47E7968F"/>
    <w:rsid w:val="48446FCF"/>
    <w:rsid w:val="488CA2A7"/>
    <w:rsid w:val="4928E669"/>
    <w:rsid w:val="4A07F0B0"/>
    <w:rsid w:val="4AAE20EE"/>
    <w:rsid w:val="4BA7F2CA"/>
    <w:rsid w:val="4D0A458D"/>
    <w:rsid w:val="4D13D5CE"/>
    <w:rsid w:val="4D853FFC"/>
    <w:rsid w:val="4EB2B82A"/>
    <w:rsid w:val="4ED31E99"/>
    <w:rsid w:val="4F0F14A3"/>
    <w:rsid w:val="4F8E2A99"/>
    <w:rsid w:val="5038ABC0"/>
    <w:rsid w:val="509BFAFE"/>
    <w:rsid w:val="50F9591B"/>
    <w:rsid w:val="514E4D8C"/>
    <w:rsid w:val="51B54874"/>
    <w:rsid w:val="51C8E660"/>
    <w:rsid w:val="53421581"/>
    <w:rsid w:val="5344EF91"/>
    <w:rsid w:val="54151940"/>
    <w:rsid w:val="5581D618"/>
    <w:rsid w:val="55C80531"/>
    <w:rsid w:val="56F54334"/>
    <w:rsid w:val="5857DDF8"/>
    <w:rsid w:val="5A1A8F0D"/>
    <w:rsid w:val="5A205D6F"/>
    <w:rsid w:val="5AA50951"/>
    <w:rsid w:val="5C1E403B"/>
    <w:rsid w:val="5C300E5B"/>
    <w:rsid w:val="5C760FCC"/>
    <w:rsid w:val="5CAF77B6"/>
    <w:rsid w:val="5D7C998A"/>
    <w:rsid w:val="5D8698DC"/>
    <w:rsid w:val="5EAFB554"/>
    <w:rsid w:val="5F7695EF"/>
    <w:rsid w:val="5FA1C83F"/>
    <w:rsid w:val="611B5595"/>
    <w:rsid w:val="6209EC76"/>
    <w:rsid w:val="62B9A3F9"/>
    <w:rsid w:val="6349D851"/>
    <w:rsid w:val="63F91107"/>
    <w:rsid w:val="645AC51E"/>
    <w:rsid w:val="64AC234D"/>
    <w:rsid w:val="650D4A84"/>
    <w:rsid w:val="66C61022"/>
    <w:rsid w:val="67549359"/>
    <w:rsid w:val="6765500D"/>
    <w:rsid w:val="6959555C"/>
    <w:rsid w:val="6AAF1C40"/>
    <w:rsid w:val="6AFB30DF"/>
    <w:rsid w:val="6B22B8CD"/>
    <w:rsid w:val="6C6D8335"/>
    <w:rsid w:val="6C8EE243"/>
    <w:rsid w:val="6D1FC500"/>
    <w:rsid w:val="6DF3EE48"/>
    <w:rsid w:val="6F10F339"/>
    <w:rsid w:val="6FA9FBAE"/>
    <w:rsid w:val="7045ED5A"/>
    <w:rsid w:val="71F3B9F3"/>
    <w:rsid w:val="73DA52A1"/>
    <w:rsid w:val="74F5AEE9"/>
    <w:rsid w:val="759EE0DC"/>
    <w:rsid w:val="75CA924D"/>
    <w:rsid w:val="762D86B7"/>
    <w:rsid w:val="768A7C39"/>
    <w:rsid w:val="76A3EC87"/>
    <w:rsid w:val="77948249"/>
    <w:rsid w:val="784E2C1C"/>
    <w:rsid w:val="79D63AF7"/>
    <w:rsid w:val="7B7DDC0D"/>
    <w:rsid w:val="7E231682"/>
    <w:rsid w:val="7F5A8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493534B"/>
  <w15:docId w15:val="{1758F2D4-F4D8-45B0-83C5-2743A46A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A9E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C093F"/>
    <w:pPr>
      <w:numPr>
        <w:numId w:val="10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C093F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C093F"/>
    <w:pPr>
      <w:ind w:left="708"/>
      <w:jc w:val="both"/>
      <w:outlineLvl w:val="2"/>
    </w:pPr>
    <w:rPr>
      <w:rFonts w:asciiTheme="minorHAnsi" w:hAnsiTheme="minorHAnsi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qFormat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C093F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C093F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C093F"/>
    <w:rPr>
      <w:rFonts w:asciiTheme="minorHAnsi" w:hAnsiTheme="minorHAnsi"/>
      <w:sz w:val="22"/>
      <w:lang w:eastAsia="es-ES"/>
    </w:rPr>
  </w:style>
  <w:style w:type="table" w:customStyle="1" w:styleId="Ombrejatmitj11">
    <w:name w:val="Ombrejat mitjà 11"/>
    <w:basedOn w:val="Taulanormal"/>
    <w:uiPriority w:val="63"/>
    <w:rsid w:val="000C093F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82CE6"/>
    <w:pPr>
      <w:spacing w:before="100" w:beforeAutospacing="1" w:after="100" w:afterAutospacing="1"/>
    </w:pPr>
    <w:rPr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F82CE6"/>
  </w:style>
  <w:style w:type="character" w:customStyle="1" w:styleId="eop">
    <w:name w:val="eop"/>
    <w:basedOn w:val="Tipusdelletraperdefectedelpargraf"/>
    <w:rsid w:val="00F82CE6"/>
  </w:style>
  <w:style w:type="paragraph" w:styleId="NormalWeb">
    <w:name w:val="Normal (Web)"/>
    <w:basedOn w:val="Normal"/>
    <w:uiPriority w:val="99"/>
    <w:semiHidden/>
    <w:unhideWhenUsed/>
    <w:rsid w:val="008233E3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ennegreta">
    <w:name w:val="Strong"/>
    <w:basedOn w:val="Tipusdelletraperdefectedelpargraf"/>
    <w:uiPriority w:val="22"/>
    <w:qFormat/>
    <w:rsid w:val="008233E3"/>
    <w:rPr>
      <w:b/>
      <w:bCs/>
    </w:rPr>
  </w:style>
  <w:style w:type="paragraph" w:customStyle="1" w:styleId="Textocentral">
    <w:name w:val="Texto central"/>
    <w:basedOn w:val="Normal"/>
    <w:link w:val="TextocentralCar"/>
    <w:qFormat/>
    <w:rsid w:val="00A879D3"/>
    <w:pPr>
      <w:spacing w:after="240" w:line="288" w:lineRule="auto"/>
      <w:jc w:val="both"/>
    </w:pPr>
    <w:rPr>
      <w:rFonts w:ascii="Calibri" w:hAnsi="Calibri"/>
      <w:sz w:val="24"/>
      <w:szCs w:val="24"/>
      <w:lang w:eastAsia="ca-ES"/>
    </w:rPr>
  </w:style>
  <w:style w:type="character" w:customStyle="1" w:styleId="TextocentralCar">
    <w:name w:val="Texto central Car"/>
    <w:link w:val="Textocentral"/>
    <w:rsid w:val="00A879D3"/>
    <w:rPr>
      <w:rFonts w:ascii="Calibri" w:hAnsi="Calibri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rsid w:val="00C81CC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457894819e5044e2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7b9e86a2bd654b24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1usbg\Downloads\1%20Informe%20de%20motivaci&#243;%20necessitats_PS_SERVEIS_DGCP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6" ma:contentTypeDescription="Crea un document nou" ma:contentTypeScope="" ma:versionID="2809dbe7f054434d893dc1408f2efa0a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0dcd66edeb5231353e4d414735e6b6f6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  <xsd:element ref="ns2:N_x002e_COMANDA" minOccurs="0"/>
                <xsd:element ref="ns2:Codimateri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Helena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_x002e_COMANDA" ma:index="30" nillable="true" ma:displayName="N. COMANDA" ma:decimals="0" ma:format="Dropdown" ma:internalName="N_x002e_COMANDA" ma:percentage="FALSE">
      <xsd:simpleType>
        <xsd:restriction base="dms:Number"/>
      </xsd:simpleType>
    </xsd:element>
    <xsd:element name="Codimaterial" ma:index="31" nillable="true" ma:displayName="Codi material" ma:format="Dropdown" ma:internalName="Codimateria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GestorCAD xmlns="6a9906d8-7354-4b2d-a694-b1e5ee9da8e0">
      <UserInfo>
        <DisplayName/>
        <AccountId xsi:nil="true"/>
        <AccountType/>
      </UserInfo>
    </GestorCAD>
    <observacionsSUM xmlns="6a9906d8-7354-4b2d-a694-b1e5ee9da8e0" xsi:nil="true"/>
    <OBSVESTATLICITACI_x00d3_ xmlns="6a9906d8-7354-4b2d-a694-b1e5ee9da8e0" xsi:nil="true"/>
    <Codimaterial xmlns="6a9906d8-7354-4b2d-a694-b1e5ee9da8e0" xsi:nil="true"/>
    <N_x002e_COMANDA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5D697-4861-411F-8168-F8FE9282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A5807-DECE-48D3-A486-C2FE82531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44FE5-F764-4A7E-B105-277DD790CE8C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e0ed6653-2567-4b65-ac99-fef63f114098"/>
    <ds:schemaRef ds:uri="6a9906d8-7354-4b2d-a694-b1e5ee9da8e0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4D9CC09-7854-4D6A-8779-B1DAACCF8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Informe de motivació necessitats_PS_SERVEIS_DGCP (1)</Template>
  <TotalTime>0</TotalTime>
  <Pages>1</Pages>
  <Words>225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PO</vt:lpstr>
    </vt:vector>
  </TitlesOfParts>
  <Company>ICS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PO</dc:title>
  <dc:creator>Bandeira Garcia, Sergio</dc:creator>
  <cp:lastModifiedBy>Bosch Coll, Nuria</cp:lastModifiedBy>
  <cp:revision>2</cp:revision>
  <cp:lastPrinted>2026-02-24T11:42:00Z</cp:lastPrinted>
  <dcterms:created xsi:type="dcterms:W3CDTF">2026-02-25T13:21:00Z</dcterms:created>
  <dcterms:modified xsi:type="dcterms:W3CDTF">2026-02-25T13:21:00Z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